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2716" w:rsidRDefault="00FA2C1C" w:rsidP="002F63A1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b/>
          <w:sz w:val="32"/>
          <w:szCs w:val="32"/>
          <w:u w:val="single"/>
        </w:rPr>
        <w:t>MINI CHEESE CAKE</w:t>
      </w:r>
    </w:p>
    <w:p w:rsidR="00FA2C1C" w:rsidRDefault="00FA2C1C" w:rsidP="002F63A1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sz w:val="32"/>
          <w:szCs w:val="32"/>
        </w:rPr>
        <w:t>Oven 325 degrees  Bake 20 to 25 minutes</w:t>
      </w:r>
    </w:p>
    <w:p w:rsidR="00FA2C1C" w:rsidRDefault="00FA2C1C" w:rsidP="002F63A1">
      <w:pPr>
        <w:jc w:val="center"/>
        <w:rPr>
          <w:rFonts w:ascii="Lucida Handwriting" w:hAnsi="Lucida Handwriting"/>
          <w:sz w:val="32"/>
          <w:szCs w:val="32"/>
        </w:rPr>
      </w:pPr>
    </w:p>
    <w:p w:rsidR="00FA2C1C" w:rsidRDefault="00FA2C1C" w:rsidP="002F63A1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sz w:val="32"/>
          <w:szCs w:val="32"/>
        </w:rPr>
        <w:t>3  8ounce packages cream cheese</w:t>
      </w:r>
    </w:p>
    <w:p w:rsidR="00FA2C1C" w:rsidRDefault="00FA2C1C" w:rsidP="002F63A1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sz w:val="32"/>
          <w:szCs w:val="32"/>
        </w:rPr>
        <w:t>1 cup sugar</w:t>
      </w:r>
    </w:p>
    <w:p w:rsidR="00FA2C1C" w:rsidRDefault="00FA2C1C" w:rsidP="002F63A1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sz w:val="32"/>
          <w:szCs w:val="32"/>
        </w:rPr>
        <w:t>5 eggs</w:t>
      </w:r>
    </w:p>
    <w:p w:rsidR="00FA2C1C" w:rsidRDefault="00FA2C1C" w:rsidP="002F63A1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sz w:val="32"/>
          <w:szCs w:val="32"/>
        </w:rPr>
        <w:t>1 teaspoon vanilla</w:t>
      </w:r>
    </w:p>
    <w:p w:rsidR="00FA2C1C" w:rsidRDefault="00FA2C1C" w:rsidP="002F63A1">
      <w:pPr>
        <w:jc w:val="center"/>
        <w:rPr>
          <w:rFonts w:ascii="Lucida Handwriting" w:hAnsi="Lucida Handwriting"/>
          <w:sz w:val="32"/>
          <w:szCs w:val="32"/>
        </w:rPr>
      </w:pPr>
    </w:p>
    <w:p w:rsidR="00FA2C1C" w:rsidRDefault="00FA2C1C" w:rsidP="002F63A1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sz w:val="32"/>
          <w:szCs w:val="32"/>
        </w:rPr>
        <w:t>Beat cream cheese until fluffy.  Add sugar, eggs and vanilla.  Fill paper baking cups ¾ full.  Bake for 20 to 25 minutes.</w:t>
      </w:r>
    </w:p>
    <w:p w:rsidR="00FA2C1C" w:rsidRDefault="00FA2C1C" w:rsidP="002F63A1">
      <w:pPr>
        <w:jc w:val="center"/>
        <w:rPr>
          <w:rFonts w:ascii="Lucida Handwriting" w:hAnsi="Lucida Handwriting"/>
          <w:sz w:val="32"/>
          <w:szCs w:val="32"/>
        </w:rPr>
      </w:pPr>
    </w:p>
    <w:p w:rsidR="00FA2C1C" w:rsidRDefault="00FA2C1C" w:rsidP="002F63A1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sz w:val="32"/>
          <w:szCs w:val="32"/>
          <w:u w:val="single"/>
        </w:rPr>
        <w:t>TOPPING</w:t>
      </w:r>
    </w:p>
    <w:p w:rsidR="00FA2C1C" w:rsidRDefault="00FA2C1C" w:rsidP="002F63A1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sz w:val="32"/>
          <w:szCs w:val="32"/>
        </w:rPr>
        <w:t>1 cup sour cream</w:t>
      </w:r>
    </w:p>
    <w:p w:rsidR="00FA2C1C" w:rsidRDefault="00FA2C1C" w:rsidP="002F63A1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sz w:val="32"/>
          <w:szCs w:val="32"/>
        </w:rPr>
        <w:t>½ cup sugar</w:t>
      </w:r>
    </w:p>
    <w:p w:rsidR="00FA2C1C" w:rsidRDefault="00FA2C1C" w:rsidP="002F63A1">
      <w:pPr>
        <w:jc w:val="center"/>
        <w:rPr>
          <w:rFonts w:ascii="Lucida Handwriting" w:hAnsi="Lucida Handwriting"/>
          <w:sz w:val="32"/>
          <w:szCs w:val="32"/>
        </w:rPr>
      </w:pPr>
    </w:p>
    <w:p w:rsidR="00FA2C1C" w:rsidRPr="00FA2C1C" w:rsidRDefault="00FA2C1C" w:rsidP="002F63A1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sz w:val="32"/>
          <w:szCs w:val="32"/>
        </w:rPr>
        <w:t>Mix together very well.  Top cheese cakes with topping, about 1 tablespoon.  Bake for an additional 5 minutes.</w:t>
      </w:r>
    </w:p>
    <w:sectPr w:rsidR="00FA2C1C" w:rsidRPr="00FA2C1C" w:rsidSect="001D27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attachedTemplate r:id="rId1"/>
  <w:defaultTabStop w:val="720"/>
  <w:characterSpacingControl w:val="doNotCompress"/>
  <w:compat/>
  <w:rsids>
    <w:rsidRoot w:val="00FA2C1C"/>
    <w:rsid w:val="001D2716"/>
    <w:rsid w:val="002F63A1"/>
    <w:rsid w:val="00B24EE8"/>
    <w:rsid w:val="00DE1CCA"/>
    <w:rsid w:val="00FA2C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271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ngela_2\Desktop\Recip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Recipe</Template>
  <TotalTime>6</TotalTime>
  <Pages>1</Pages>
  <Words>59</Words>
  <Characters>342</Characters>
  <Application>Microsoft Office Word</Application>
  <DocSecurity>0</DocSecurity>
  <Lines>2</Lines>
  <Paragraphs>1</Paragraphs>
  <ScaleCrop>false</ScaleCrop>
  <Company>Hewlett-Packard</Company>
  <LinksUpToDate>false</LinksUpToDate>
  <CharactersWithSpaces>400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Angela_2</dc:creator>
  <cp:lastModifiedBy>Angela_2</cp:lastModifiedBy>
  <cp:revision>2</cp:revision>
  <dcterms:created xsi:type="dcterms:W3CDTF">2012-07-20T00:09:00Z</dcterms:created>
  <dcterms:modified xsi:type="dcterms:W3CDTF">2012-07-20T00:15:00Z</dcterms:modified>
</cp:coreProperties>
</file>